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AD5D8F" w:rsidRDefault="00AD5D8F" w:rsidP="00AD5D8F">
      <w:pPr>
        <w:tabs>
          <w:tab w:val="left" w:pos="1170"/>
        </w:tabs>
      </w:pPr>
      <w:r>
        <w:t>TO:</w:t>
      </w:r>
      <w:r>
        <w:tab/>
        <w:t>Chairman DeAnn T. Walker</w:t>
      </w:r>
    </w:p>
    <w:p w:rsidR="00AD5D8F" w:rsidRDefault="00AD5D8F" w:rsidP="00AD5D8F">
      <w:pPr>
        <w:tabs>
          <w:tab w:val="left" w:pos="1170"/>
        </w:tabs>
      </w:pPr>
      <w:r>
        <w:tab/>
        <w:t>Commissioner Kenneth W. Anderson, Jr.</w:t>
      </w:r>
    </w:p>
    <w:p w:rsidR="00AD5D8F" w:rsidRDefault="00AD5D8F" w:rsidP="00AD5D8F">
      <w:pPr>
        <w:tabs>
          <w:tab w:val="left" w:pos="1170"/>
        </w:tabs>
      </w:pPr>
      <w:r>
        <w:tab/>
        <w:t>Commissioner Brandy Marty Marquez</w:t>
      </w:r>
    </w:p>
    <w:p w:rsidR="00AD5D8F" w:rsidRDefault="00AD5D8F" w:rsidP="00AD5D8F">
      <w:pPr>
        <w:tabs>
          <w:tab w:val="left" w:pos="1170"/>
        </w:tabs>
      </w:pPr>
    </w:p>
    <w:p w:rsidR="00AD5D8F" w:rsidRDefault="00AD5D8F" w:rsidP="00AD5D8F">
      <w:pPr>
        <w:tabs>
          <w:tab w:val="left" w:pos="1170"/>
        </w:tabs>
      </w:pPr>
      <w:r>
        <w:tab/>
        <w:t>All Parties of Record</w:t>
      </w:r>
    </w:p>
    <w:p w:rsidR="00AD5D8F" w:rsidRDefault="00AD5D8F" w:rsidP="00AD5D8F">
      <w:pPr>
        <w:tabs>
          <w:tab w:val="left" w:pos="1170"/>
        </w:tabs>
      </w:pPr>
    </w:p>
    <w:p w:rsidR="00AD5D8F" w:rsidRDefault="00AD5D8F" w:rsidP="00AD5D8F">
      <w:pPr>
        <w:tabs>
          <w:tab w:val="left" w:pos="1170"/>
        </w:tabs>
      </w:pPr>
      <w:r>
        <w:t>FROM:</w:t>
      </w:r>
      <w:r>
        <w:tab/>
        <w:t>Carsi Mitzner, Commission Advising</w:t>
      </w:r>
    </w:p>
    <w:p w:rsidR="00AD5D8F" w:rsidRDefault="00AD5D8F" w:rsidP="00AD5D8F">
      <w:pPr>
        <w:tabs>
          <w:tab w:val="left" w:pos="1170"/>
        </w:tabs>
      </w:pPr>
    </w:p>
    <w:p w:rsidR="00AD5D8F" w:rsidRDefault="00AD5D8F" w:rsidP="00AD5D8F">
      <w:pPr>
        <w:tabs>
          <w:tab w:val="left" w:pos="1170"/>
        </w:tabs>
        <w:ind w:left="1170" w:hanging="1170"/>
      </w:pPr>
      <w:r>
        <w:t>RE:</w:t>
      </w:r>
      <w:r>
        <w:tab/>
      </w:r>
      <w:r w:rsidR="00E0497B">
        <w:rPr>
          <w:i/>
        </w:rPr>
        <w:t>Complaint of Wes Anderson, et. al. Against Quadvest, L.P.; Quadvest, Inc.; Ranch Utilities Corp.; and Ranch Utilities, L.P.</w:t>
      </w:r>
      <w:r w:rsidR="00E0497B">
        <w:t>, Docket No. 47279, SOAH Docket No. </w:t>
      </w:r>
      <w:r w:rsidR="00E0497B" w:rsidRPr="00C2506B">
        <w:t>473-17-</w:t>
      </w:r>
      <w:r w:rsidR="00E0497B">
        <w:t>5772.WS, Draft Preliminary Order</w:t>
      </w:r>
      <w:r w:rsidR="00E0497B">
        <w:t xml:space="preserve"> </w:t>
      </w:r>
      <w:r>
        <w:t>September 28, 2017 Open Meeting Agenda Item No. 41</w:t>
      </w:r>
    </w:p>
    <w:p w:rsidR="00AD5D8F" w:rsidRDefault="00AD5D8F" w:rsidP="00E0497B">
      <w:pPr>
        <w:tabs>
          <w:tab w:val="left" w:pos="1170"/>
        </w:tabs>
        <w:ind w:left="1170" w:hanging="1170"/>
      </w:pPr>
      <w:r>
        <w:tab/>
      </w:r>
    </w:p>
    <w:p w:rsidR="00AD5D8F" w:rsidRDefault="00AD5D8F" w:rsidP="00AD5D8F">
      <w:pPr>
        <w:tabs>
          <w:tab w:val="left" w:pos="1170"/>
        </w:tabs>
      </w:pPr>
      <w:r>
        <w:t>DATE:</w:t>
      </w:r>
      <w:r>
        <w:tab/>
        <w:t>September 21, 2017</w:t>
      </w:r>
    </w:p>
    <w:p w:rsidR="00AD5D8F" w:rsidRDefault="00AD5D8F" w:rsidP="00AD5D8F">
      <w:pPr>
        <w:tabs>
          <w:tab w:val="left" w:pos="1170"/>
        </w:tabs>
      </w:pPr>
    </w:p>
    <w:p w:rsidR="00AD5D8F" w:rsidRDefault="00AD5D8F" w:rsidP="00AD5D8F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draft preliminary order at the </w:t>
      </w:r>
      <w:r w:rsidRPr="0085523C">
        <w:t xml:space="preserve">September 28, 2017 </w:t>
      </w:r>
      <w:r>
        <w:t>open meeting.  Parties shall not file responses or comments addressing this draft preliminary order.</w:t>
      </w:r>
    </w:p>
    <w:p w:rsidR="00AD5D8F" w:rsidRDefault="00AD5D8F" w:rsidP="00AD5D8F">
      <w:pPr>
        <w:tabs>
          <w:tab w:val="left" w:pos="1170"/>
        </w:tabs>
        <w:jc w:val="both"/>
      </w:pPr>
    </w:p>
    <w:p w:rsidR="00AD5D8F" w:rsidRDefault="00AD5D8F" w:rsidP="00AD5D8F">
      <w:pPr>
        <w:tabs>
          <w:tab w:val="left" w:pos="1170"/>
        </w:tabs>
        <w:jc w:val="both"/>
      </w:pPr>
      <w:r>
        <w:t xml:space="preserve">Any modifications to the draft preliminary order that are proposed by one or more Commissioners will be filed simultaneously prior to the consideration of the matter at the </w:t>
      </w:r>
      <w:r w:rsidRPr="0085523C">
        <w:t xml:space="preserve">September 28, 2017 </w:t>
      </w:r>
      <w:r>
        <w:t>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bookmarkStart w:id="0" w:name="_GoBack"/>
      <w:bookmarkEnd w:id="0"/>
    </w:p>
    <w:p w:rsidR="000429BB" w:rsidRDefault="000429BB" w:rsidP="000429BB">
      <w:pPr>
        <w:rPr>
          <w:sz w:val="20"/>
        </w:rPr>
      </w:pPr>
      <w:r>
        <w:rPr>
          <w:sz w:val="20"/>
        </w:rPr>
        <w:t>W2013</w:t>
      </w:r>
    </w:p>
    <w:p w:rsidR="000429BB" w:rsidRPr="00716707" w:rsidRDefault="000429BB" w:rsidP="000429BB">
      <w:pPr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033174">
        <w:rPr>
          <w:noProof/>
          <w:sz w:val="20"/>
        </w:rPr>
        <w:t>q:\cadm\orders\prelim\47000\47279 dpo memo.docx</w:t>
      </w:r>
      <w:r>
        <w:rPr>
          <w:sz w:val="20"/>
        </w:rPr>
        <w:fldChar w:fldCharType="end"/>
      </w:r>
    </w:p>
    <w:p w:rsidR="000429BB" w:rsidRDefault="000429BB" w:rsidP="000429BB"/>
    <w:p w:rsidR="009E3AC7" w:rsidRDefault="009E3AC7" w:rsidP="00C93E4A"/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D8F" w:rsidRDefault="00AD5D8F" w:rsidP="00F205E0">
      <w:r>
        <w:separator/>
      </w:r>
    </w:p>
  </w:endnote>
  <w:endnote w:type="continuationSeparator" w:id="0">
    <w:p w:rsidR="00AD5D8F" w:rsidRDefault="00AD5D8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o:ole="" fillcolor="window">
          <v:imagedata r:id="rId1" o:title=""/>
        </v:shape>
        <o:OLEObject Type="Embed" ProgID="MSDraw" ShapeID="_x0000_i1025" DrawAspect="Content" ObjectID="_1567489744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D8F" w:rsidRDefault="00AD5D8F" w:rsidP="00F205E0">
      <w:r>
        <w:separator/>
      </w:r>
    </w:p>
  </w:footnote>
  <w:footnote w:type="continuationSeparator" w:id="0">
    <w:p w:rsidR="00AD5D8F" w:rsidRDefault="00AD5D8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Brandy Marty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4CD" w:rsidRDefault="008F04C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D8F"/>
    <w:rsid w:val="00033174"/>
    <w:rsid w:val="000429BB"/>
    <w:rsid w:val="00054249"/>
    <w:rsid w:val="00081D53"/>
    <w:rsid w:val="000A4384"/>
    <w:rsid w:val="001C60C2"/>
    <w:rsid w:val="00210A67"/>
    <w:rsid w:val="00266D3A"/>
    <w:rsid w:val="00333DA2"/>
    <w:rsid w:val="003B52A7"/>
    <w:rsid w:val="003C1C7E"/>
    <w:rsid w:val="003F6056"/>
    <w:rsid w:val="00467443"/>
    <w:rsid w:val="004F132B"/>
    <w:rsid w:val="0057420A"/>
    <w:rsid w:val="00591646"/>
    <w:rsid w:val="00661C13"/>
    <w:rsid w:val="006856A5"/>
    <w:rsid w:val="006D47D9"/>
    <w:rsid w:val="00783E18"/>
    <w:rsid w:val="00787F8C"/>
    <w:rsid w:val="008143E2"/>
    <w:rsid w:val="008348B5"/>
    <w:rsid w:val="008567C3"/>
    <w:rsid w:val="008732BB"/>
    <w:rsid w:val="00890720"/>
    <w:rsid w:val="008C7E5D"/>
    <w:rsid w:val="008E2B50"/>
    <w:rsid w:val="008F04CD"/>
    <w:rsid w:val="009B073B"/>
    <w:rsid w:val="009E3AC7"/>
    <w:rsid w:val="00A12349"/>
    <w:rsid w:val="00AC26D9"/>
    <w:rsid w:val="00AD5D8F"/>
    <w:rsid w:val="00C3714F"/>
    <w:rsid w:val="00C6276B"/>
    <w:rsid w:val="00C71532"/>
    <w:rsid w:val="00C83ED2"/>
    <w:rsid w:val="00C93E4A"/>
    <w:rsid w:val="00CB24AC"/>
    <w:rsid w:val="00CE2889"/>
    <w:rsid w:val="00D239E0"/>
    <w:rsid w:val="00D90769"/>
    <w:rsid w:val="00D96923"/>
    <w:rsid w:val="00DC43CA"/>
    <w:rsid w:val="00DE78BA"/>
    <w:rsid w:val="00E0497B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933B4F-862B-43EC-8DA8-6820C9003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new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DPOmemo2013(new)</Template>
  <TotalTime>4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Mitzner, Carsi</dc:creator>
  <cp:lastModifiedBy>Mitzner, Carsi</cp:lastModifiedBy>
  <cp:revision>3</cp:revision>
  <cp:lastPrinted>2010-07-16T14:48:00Z</cp:lastPrinted>
  <dcterms:created xsi:type="dcterms:W3CDTF">2017-09-21T13:58:00Z</dcterms:created>
  <dcterms:modified xsi:type="dcterms:W3CDTF">2017-09-21T14:02:00Z</dcterms:modified>
</cp:coreProperties>
</file>